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928BC" w14:textId="16215CE9" w:rsidR="00351C58" w:rsidRPr="00351C58" w:rsidRDefault="00E8625F" w:rsidP="00351C58">
      <w:pPr>
        <w:jc w:val="center"/>
        <w:rPr>
          <w:b/>
          <w:sz w:val="32"/>
        </w:rPr>
      </w:pPr>
      <w:r>
        <w:rPr>
          <w:b/>
          <w:sz w:val="32"/>
        </w:rPr>
        <w:t>Anlage 240</w:t>
      </w:r>
      <w:r w:rsidR="00871868">
        <w:rPr>
          <w:b/>
          <w:sz w:val="32"/>
        </w:rPr>
        <w:t>-</w:t>
      </w:r>
      <w:r w:rsidR="00005A6C">
        <w:rPr>
          <w:b/>
          <w:sz w:val="32"/>
        </w:rPr>
        <w:t>3</w:t>
      </w:r>
      <w:r>
        <w:rPr>
          <w:b/>
          <w:sz w:val="32"/>
        </w:rPr>
        <w:t xml:space="preserve"> „</w:t>
      </w:r>
      <w:r w:rsidR="00351C58" w:rsidRPr="00351C58">
        <w:rPr>
          <w:b/>
          <w:sz w:val="32"/>
        </w:rPr>
        <w:t>Vorlage Beantwortung Bewertungskriterien</w:t>
      </w:r>
      <w:r w:rsidR="00BE5180">
        <w:rPr>
          <w:b/>
          <w:sz w:val="32"/>
        </w:rPr>
        <w:t>-B.</w:t>
      </w:r>
      <w:r w:rsidR="00195A0E">
        <w:rPr>
          <w:b/>
          <w:sz w:val="32"/>
        </w:rPr>
        <w:t>1</w:t>
      </w:r>
      <w:r w:rsidR="00005A6C">
        <w:rPr>
          <w:b/>
          <w:sz w:val="32"/>
        </w:rPr>
        <w:t>7</w:t>
      </w:r>
      <w:r>
        <w:rPr>
          <w:b/>
          <w:sz w:val="32"/>
        </w:rPr>
        <w:t>“</w:t>
      </w:r>
    </w:p>
    <w:p w14:paraId="46C928BD" w14:textId="358CBEB8" w:rsidR="00E8625F" w:rsidRPr="00E8625F" w:rsidRDefault="00E8625F" w:rsidP="00271103">
      <w:pPr>
        <w:tabs>
          <w:tab w:val="left" w:pos="2127"/>
        </w:tabs>
        <w:ind w:left="2127" w:hanging="2127"/>
      </w:pPr>
      <w:r w:rsidRPr="00E8625F">
        <w:t xml:space="preserve">Vergabeverfahren: </w:t>
      </w:r>
      <w:r w:rsidRPr="00E8625F">
        <w:tab/>
      </w:r>
      <w:r w:rsidR="00715292" w:rsidRPr="00715292">
        <w:t>Rahmenvertrag zur Lieferung sowie ergänzende Anpassungs-/ Weiterentwicklungsleistungen eines Liegenschaftsinformationssystems (LIS) für die Wasser- und Schifffahrtsverwaltung (WSV)</w:t>
      </w:r>
    </w:p>
    <w:p w14:paraId="46C928BE" w14:textId="2A07A7AD" w:rsidR="00E8625F" w:rsidRPr="00E8625F" w:rsidRDefault="00E8625F" w:rsidP="00E8625F">
      <w:r w:rsidRPr="00E8625F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E8625F">
        <w:tab/>
      </w:r>
      <w:r w:rsidRPr="00E8625F">
        <w:tab/>
        <w:t>Z42</w:t>
      </w:r>
      <w:r w:rsidR="00715292">
        <w:t>-</w:t>
      </w:r>
      <w:r w:rsidR="00715292" w:rsidRPr="00BE5180">
        <w:t>2025-0209</w:t>
      </w:r>
    </w:p>
    <w:p w14:paraId="46C928BF" w14:textId="311EEEA9" w:rsidR="00E8625F" w:rsidRPr="00E8625F" w:rsidRDefault="00E8625F" w:rsidP="00E8625F">
      <w:pPr>
        <w:rPr>
          <w:noProof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>Unternehmen: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noProof/>
          </w:rPr>
          <w:id w:val="-96257858"/>
          <w:placeholder>
            <w:docPart w:val="844A8ADD31254B4DA47A0F7D271E8A68"/>
          </w:placeholder>
        </w:sdtPr>
        <w:sdtEndPr/>
        <w:sdtContent>
          <w:r w:rsidR="00B7624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B76243">
            <w:rPr>
              <w:noProof/>
            </w:rPr>
            <w:instrText xml:space="preserve"> FORMTEXT </w:instrText>
          </w:r>
          <w:r w:rsidR="00B76243">
            <w:rPr>
              <w:noProof/>
            </w:rPr>
          </w:r>
          <w:r w:rsidR="00B76243">
            <w:rPr>
              <w:noProof/>
            </w:rPr>
            <w:fldChar w:fldCharType="separate"/>
          </w:r>
          <w:r w:rsidR="00B76243">
            <w:rPr>
              <w:noProof/>
            </w:rPr>
            <w:t>__________________________________________</w:t>
          </w:r>
          <w:r w:rsidR="00B76243">
            <w:rPr>
              <w:noProof/>
            </w:rPr>
            <w:fldChar w:fldCharType="end"/>
          </w:r>
        </w:sdtContent>
      </w:sdt>
    </w:p>
    <w:p w14:paraId="46C928C0" w14:textId="686129F8" w:rsidR="00992127" w:rsidRDefault="00992127" w:rsidP="0099212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bookmarkStart w:id="0" w:name="_Hlk207631658"/>
      <w:r w:rsidRPr="00FE3147">
        <w:t xml:space="preserve">Der Bieter / das </w:t>
      </w:r>
      <w:bookmarkStart w:id="1" w:name="_Hlk207705254"/>
      <w:r w:rsidRPr="00FE3147">
        <w:t xml:space="preserve">vertretungsberechtigte Mitglied der Bietergemeinschaft </w:t>
      </w:r>
      <w:bookmarkEnd w:id="1"/>
      <w:r w:rsidRPr="00FE3147">
        <w:t>hat diese Anlage auszufüllen und als Bestandteil des Angebots einzureichen</w:t>
      </w:r>
      <w:r w:rsidRPr="00435318">
        <w:t>.</w:t>
      </w:r>
      <w:bookmarkEnd w:id="0"/>
      <w:r w:rsidR="00852E67" w:rsidRPr="00435318">
        <w:t xml:space="preserve"> Grafiken können in einer separaten Anlage zu diesem Dokument beigefügt werden.</w:t>
      </w:r>
    </w:p>
    <w:p w14:paraId="46C928C1" w14:textId="30B5254A" w:rsidR="00351C58" w:rsidRPr="00E8625F" w:rsidRDefault="00351C58" w:rsidP="00E8625F">
      <w:pPr>
        <w:tabs>
          <w:tab w:val="left" w:pos="2127"/>
        </w:tabs>
        <w:rPr>
          <w:rStyle w:val="Nrberschrift2ITZBundZchn"/>
          <w:b w:val="0"/>
          <w:color w:val="auto"/>
          <w:sz w:val="24"/>
          <w:szCs w:val="24"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 xml:space="preserve">Kriterium: 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rStyle w:val="Nrberschrift2ITZBundZchn"/>
            <w:b w:val="0"/>
            <w:color w:val="auto"/>
            <w:sz w:val="24"/>
            <w:szCs w:val="24"/>
          </w:rPr>
          <w:id w:val="806053797"/>
          <w:placeholder>
            <w:docPart w:val="BF069904DCE94AA1A8C3EA0DC889793B"/>
          </w:placeholder>
        </w:sdtPr>
        <w:sdtEndPr>
          <w:rPr>
            <w:rStyle w:val="Nrberschrift2ITZBundZchn"/>
          </w:rPr>
        </w:sdtEndPr>
        <w:sdtContent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Konzept: </w:t>
          </w:r>
          <w:r w:rsidR="00005A6C">
            <w:rPr>
              <w:rStyle w:val="Nrberschrift2ITZBundZchn"/>
              <w:b w:val="0"/>
              <w:color w:val="auto"/>
              <w:sz w:val="24"/>
              <w:szCs w:val="24"/>
            </w:rPr>
            <w:t>Projektdurchführung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 (</w:t>
          </w:r>
          <w:r w:rsidR="00BE5180">
            <w:rPr>
              <w:rStyle w:val="Nrberschrift2ITZBundZchn"/>
              <w:b w:val="0"/>
              <w:color w:val="auto"/>
              <w:sz w:val="24"/>
              <w:szCs w:val="24"/>
            </w:rPr>
            <w:t>B.</w:t>
          </w:r>
          <w:r w:rsidR="00435318">
            <w:rPr>
              <w:rStyle w:val="Nrberschrift2ITZBundZchn"/>
              <w:b w:val="0"/>
              <w:color w:val="auto"/>
              <w:sz w:val="24"/>
              <w:szCs w:val="24"/>
            </w:rPr>
            <w:t>1</w:t>
          </w:r>
          <w:r w:rsidR="00005A6C">
            <w:rPr>
              <w:rStyle w:val="Nrberschrift2ITZBundZchn"/>
              <w:b w:val="0"/>
              <w:color w:val="auto"/>
              <w:sz w:val="24"/>
              <w:szCs w:val="24"/>
            </w:rPr>
            <w:t>7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>)</w:t>
          </w:r>
        </w:sdtContent>
      </w:sdt>
    </w:p>
    <w:p w14:paraId="46C928C2" w14:textId="77777777" w:rsidR="00351C58" w:rsidRDefault="00351C58" w:rsidP="00351C58">
      <w:r>
        <w:t>Beantwortung des Kriteriums:</w:t>
      </w:r>
    </w:p>
    <w:p w14:paraId="46C928C3" w14:textId="1BB21003" w:rsidR="00351C58" w:rsidRDefault="00435318" w:rsidP="002F5BF8"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"/>
              <w:maxLength w:val="19500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_________________________________________</w:t>
      </w:r>
      <w:r>
        <w:rPr>
          <w:rFonts w:ascii="Arial" w:hAnsi="Arial" w:cs="Arial"/>
        </w:rPr>
        <w:fldChar w:fldCharType="end"/>
      </w:r>
    </w:p>
    <w:sectPr w:rsidR="00351C58" w:rsidSect="002C5B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24A20" w14:textId="77777777" w:rsidR="005E3DAD" w:rsidRDefault="005E3DAD" w:rsidP="00351C58">
      <w:pPr>
        <w:spacing w:after="0" w:line="240" w:lineRule="auto"/>
      </w:pPr>
      <w:r>
        <w:separator/>
      </w:r>
    </w:p>
  </w:endnote>
  <w:endnote w:type="continuationSeparator" w:id="0">
    <w:p w14:paraId="6280F94A" w14:textId="77777777" w:rsidR="005E3DAD" w:rsidRDefault="005E3DAD" w:rsidP="00351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A" w14:textId="77777777" w:rsidR="00E25022" w:rsidRDefault="00E2502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B" w14:textId="77777777" w:rsidR="00351C58" w:rsidRDefault="00E25022" w:rsidP="00E25022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text2"/>
      </w:rPr>
      <w:t>Version 1</w:t>
    </w:r>
    <w:r>
      <w:rPr>
        <w:color w:val="007A89" w:themeColor="text2"/>
      </w:rPr>
      <w:tab/>
    </w:r>
    <w:r w:rsidR="00351C58" w:rsidRPr="00230F8D">
      <w:rPr>
        <w:color w:val="007A89" w:themeColor="text2"/>
      </w:rPr>
      <w:t xml:space="preserve">Seite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PAGE  \* Arabic 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1</w:t>
    </w:r>
    <w:r w:rsidR="00351C58" w:rsidRPr="00230F8D">
      <w:rPr>
        <w:color w:val="007A89" w:themeColor="text2"/>
      </w:rPr>
      <w:fldChar w:fldCharType="end"/>
    </w:r>
    <w:r w:rsidR="00351C58" w:rsidRPr="00230F8D">
      <w:rPr>
        <w:color w:val="007A89" w:themeColor="text2"/>
      </w:rPr>
      <w:t xml:space="preserve"> von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NUMPAGES \* Arabisch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3</w:t>
    </w:r>
    <w:r w:rsidR="00351C58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D" w14:textId="77777777" w:rsidR="00E25022" w:rsidRDefault="00E2502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7BC2A" w14:textId="77777777" w:rsidR="005E3DAD" w:rsidRDefault="005E3DAD" w:rsidP="00351C58">
      <w:pPr>
        <w:spacing w:after="0" w:line="240" w:lineRule="auto"/>
      </w:pPr>
      <w:r>
        <w:separator/>
      </w:r>
    </w:p>
  </w:footnote>
  <w:footnote w:type="continuationSeparator" w:id="0">
    <w:p w14:paraId="2D7312E4" w14:textId="77777777" w:rsidR="005E3DAD" w:rsidRDefault="005E3DAD" w:rsidP="00351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8" w14:textId="77777777" w:rsidR="00E25022" w:rsidRDefault="00E2502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9" w14:textId="77777777" w:rsidR="00351C58" w:rsidRDefault="00351C58" w:rsidP="00351C58">
    <w:pPr>
      <w:pStyle w:val="Kopfzeile"/>
      <w:jc w:val="center"/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C" w14:textId="77777777" w:rsidR="00E25022" w:rsidRDefault="00E2502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390933491">
    <w:abstractNumId w:val="0"/>
  </w:num>
  <w:num w:numId="2" w16cid:durableId="771128374">
    <w:abstractNumId w:val="0"/>
  </w:num>
  <w:num w:numId="3" w16cid:durableId="1640846017">
    <w:abstractNumId w:val="0"/>
  </w:num>
  <w:num w:numId="4" w16cid:durableId="1791557951">
    <w:abstractNumId w:val="0"/>
  </w:num>
  <w:num w:numId="5" w16cid:durableId="319773243">
    <w:abstractNumId w:val="0"/>
  </w:num>
  <w:num w:numId="6" w16cid:durableId="994458651">
    <w:abstractNumId w:val="0"/>
  </w:num>
  <w:num w:numId="7" w16cid:durableId="326061974">
    <w:abstractNumId w:val="0"/>
  </w:num>
  <w:num w:numId="8" w16cid:durableId="1714888842">
    <w:abstractNumId w:val="0"/>
  </w:num>
  <w:num w:numId="9" w16cid:durableId="440303518">
    <w:abstractNumId w:val="0"/>
  </w:num>
  <w:num w:numId="10" w16cid:durableId="357200139">
    <w:abstractNumId w:val="0"/>
  </w:num>
  <w:num w:numId="11" w16cid:durableId="197081817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LETOtFlFtllsCavsu58Oj7L9BPjl+UWZeHQrntuXU1N3Ig6x1YMTCuEqvDe5brNBAIoJvndeTbZ/ZTsZP+UYFA==" w:saltValue="SNegE3yzBi88l+cGIo8WR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58"/>
    <w:rsid w:val="000008EC"/>
    <w:rsid w:val="00003A4C"/>
    <w:rsid w:val="00005A6C"/>
    <w:rsid w:val="00010AD5"/>
    <w:rsid w:val="00017079"/>
    <w:rsid w:val="00074A08"/>
    <w:rsid w:val="00077BBD"/>
    <w:rsid w:val="0008679B"/>
    <w:rsid w:val="000B047D"/>
    <w:rsid w:val="000B7FC5"/>
    <w:rsid w:val="000D43D2"/>
    <w:rsid w:val="000E30F2"/>
    <w:rsid w:val="0011189C"/>
    <w:rsid w:val="00177534"/>
    <w:rsid w:val="00181B7B"/>
    <w:rsid w:val="001854D2"/>
    <w:rsid w:val="00195A0E"/>
    <w:rsid w:val="001B78EB"/>
    <w:rsid w:val="002005F0"/>
    <w:rsid w:val="00226948"/>
    <w:rsid w:val="00271103"/>
    <w:rsid w:val="002761CD"/>
    <w:rsid w:val="00284CF5"/>
    <w:rsid w:val="002A5CEF"/>
    <w:rsid w:val="002C5B09"/>
    <w:rsid w:val="002D42B5"/>
    <w:rsid w:val="002F5BF8"/>
    <w:rsid w:val="00333E22"/>
    <w:rsid w:val="003405A2"/>
    <w:rsid w:val="00351C58"/>
    <w:rsid w:val="00361EFB"/>
    <w:rsid w:val="00384E5D"/>
    <w:rsid w:val="00385F82"/>
    <w:rsid w:val="003A651D"/>
    <w:rsid w:val="003C3F8C"/>
    <w:rsid w:val="003E1623"/>
    <w:rsid w:val="00435318"/>
    <w:rsid w:val="004A4696"/>
    <w:rsid w:val="004B3DBE"/>
    <w:rsid w:val="004C4073"/>
    <w:rsid w:val="00501E4F"/>
    <w:rsid w:val="00575C44"/>
    <w:rsid w:val="005D48E3"/>
    <w:rsid w:val="005E0351"/>
    <w:rsid w:val="005E3DAD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15292"/>
    <w:rsid w:val="007311B7"/>
    <w:rsid w:val="0073296D"/>
    <w:rsid w:val="007536C7"/>
    <w:rsid w:val="00762CF9"/>
    <w:rsid w:val="00791042"/>
    <w:rsid w:val="007A607C"/>
    <w:rsid w:val="007C46C6"/>
    <w:rsid w:val="007D526E"/>
    <w:rsid w:val="007D6BE7"/>
    <w:rsid w:val="00833CF0"/>
    <w:rsid w:val="00852E67"/>
    <w:rsid w:val="008542D6"/>
    <w:rsid w:val="00871868"/>
    <w:rsid w:val="00945DED"/>
    <w:rsid w:val="00945F23"/>
    <w:rsid w:val="00992127"/>
    <w:rsid w:val="00A0051C"/>
    <w:rsid w:val="00A04414"/>
    <w:rsid w:val="00A41AE9"/>
    <w:rsid w:val="00A52D0F"/>
    <w:rsid w:val="00A71589"/>
    <w:rsid w:val="00A8560D"/>
    <w:rsid w:val="00AB5D47"/>
    <w:rsid w:val="00AC1AB2"/>
    <w:rsid w:val="00AC5A00"/>
    <w:rsid w:val="00B06138"/>
    <w:rsid w:val="00B1751F"/>
    <w:rsid w:val="00B336E5"/>
    <w:rsid w:val="00B562EB"/>
    <w:rsid w:val="00B76243"/>
    <w:rsid w:val="00B97B0B"/>
    <w:rsid w:val="00BD1950"/>
    <w:rsid w:val="00BE5180"/>
    <w:rsid w:val="00C67675"/>
    <w:rsid w:val="00C9397C"/>
    <w:rsid w:val="00CE2DAF"/>
    <w:rsid w:val="00CE72C2"/>
    <w:rsid w:val="00CF17B6"/>
    <w:rsid w:val="00CF208F"/>
    <w:rsid w:val="00D301F3"/>
    <w:rsid w:val="00D54F57"/>
    <w:rsid w:val="00D843F7"/>
    <w:rsid w:val="00D851C0"/>
    <w:rsid w:val="00DB7425"/>
    <w:rsid w:val="00DE7116"/>
    <w:rsid w:val="00E11347"/>
    <w:rsid w:val="00E22DBD"/>
    <w:rsid w:val="00E25022"/>
    <w:rsid w:val="00E5241E"/>
    <w:rsid w:val="00E754F2"/>
    <w:rsid w:val="00E8625F"/>
    <w:rsid w:val="00E97E20"/>
    <w:rsid w:val="00EA679C"/>
    <w:rsid w:val="00EC793F"/>
    <w:rsid w:val="00EE30BD"/>
    <w:rsid w:val="00F17D2D"/>
    <w:rsid w:val="00F25E44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928BC"/>
  <w15:chartTrackingRefBased/>
  <w15:docId w15:val="{9BF6A686-3D99-4182-AAF2-3E936B30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1C58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51C58"/>
    <w:rPr>
      <w:rFonts w:asciiTheme="minorHAnsi" w:hAnsiTheme="minorHAnsi"/>
    </w:rPr>
  </w:style>
  <w:style w:type="character" w:styleId="Platzhaltertext">
    <w:name w:val="Placeholder Text"/>
    <w:basedOn w:val="Absatz-Standardschriftart"/>
    <w:uiPriority w:val="99"/>
    <w:semiHidden/>
    <w:rsid w:val="00E862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4A8ADD31254B4DA47A0F7D271E8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375044-4B84-4611-8D30-CFF531C20754}"/>
      </w:docPartPr>
      <w:docPartBody>
        <w:p w:rsidR="009E7F69" w:rsidRDefault="00BF29BD" w:rsidP="00BF29BD">
          <w:pPr>
            <w:pStyle w:val="844A8ADD31254B4DA47A0F7D271E8A6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069904DCE94AA1A8C3EA0DC88979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5226C5-0BA5-4405-8F07-9BCEED4FB055}"/>
      </w:docPartPr>
      <w:docPartBody>
        <w:p w:rsidR="009E7F69" w:rsidRDefault="00BF29BD" w:rsidP="00BF29BD">
          <w:pPr>
            <w:pStyle w:val="BF069904DCE94AA1A8C3EA0DC889793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BD"/>
    <w:rsid w:val="00041922"/>
    <w:rsid w:val="007A607C"/>
    <w:rsid w:val="009E7F69"/>
    <w:rsid w:val="00AC1AB2"/>
    <w:rsid w:val="00BF29BD"/>
    <w:rsid w:val="00E8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29BD"/>
    <w:rPr>
      <w:color w:val="808080"/>
    </w:rPr>
  </w:style>
  <w:style w:type="paragraph" w:customStyle="1" w:styleId="844A8ADD31254B4DA47A0F7D271E8A68">
    <w:name w:val="844A8ADD31254B4DA47A0F7D271E8A68"/>
    <w:rsid w:val="00BF29BD"/>
  </w:style>
  <w:style w:type="paragraph" w:customStyle="1" w:styleId="BF069904DCE94AA1A8C3EA0DC889793B">
    <w:name w:val="BF069904DCE94AA1A8C3EA0DC889793B"/>
    <w:rsid w:val="00BF2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9490EF-A1E0-4281-994D-35FEB424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D69ED5-BBC3-459E-A909-C513811F5B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B1D429-BC52-4004-BAE9-9DDCCCF9BA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5.xml><?xml version="1.0" encoding="utf-8"?>
<ds:datastoreItem xmlns:ds="http://schemas.openxmlformats.org/officeDocument/2006/customXml" ds:itemID="{0C0DF098-CA1E-425A-A4A8-D7767AE39A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1</Pages>
  <Words>99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Müller-Graetz, Nadine ( ITZBund F, Z 4 )</dc:creator>
  <cp:keywords/>
  <dc:description/>
  <cp:lastModifiedBy>Müller, Marvin (ITZBund B, Extern)</cp:lastModifiedBy>
  <cp:revision>6</cp:revision>
  <dcterms:created xsi:type="dcterms:W3CDTF">2026-04-29T07:33:00Z</dcterms:created>
  <dcterms:modified xsi:type="dcterms:W3CDTF">2026-06-22T08:59:00Z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